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93" w:rsidRPr="005D2BBA" w:rsidRDefault="001C1693" w:rsidP="001C2E32">
      <w:pPr>
        <w:ind w:firstLine="708"/>
        <w:jc w:val="right"/>
        <w:rPr>
          <w:i/>
          <w:u w:val="single"/>
        </w:rPr>
      </w:pPr>
      <w:r w:rsidRPr="005D2BBA">
        <w:rPr>
          <w:i/>
          <w:u w:val="single"/>
        </w:rPr>
        <w:t>Приложение  № 8А</w:t>
      </w:r>
    </w:p>
    <w:p w:rsidR="001C1693" w:rsidRPr="009D24A8" w:rsidRDefault="001C1693" w:rsidP="001C2E32">
      <w:pPr>
        <w:ind w:firstLine="708"/>
        <w:jc w:val="right"/>
        <w:rPr>
          <w:b/>
        </w:rPr>
      </w:pPr>
    </w:p>
    <w:p w:rsidR="001C1693" w:rsidRPr="009D24A8" w:rsidRDefault="001C1693" w:rsidP="001C2E32">
      <w:pPr>
        <w:ind w:firstLine="708"/>
        <w:jc w:val="center"/>
        <w:rPr>
          <w:b/>
        </w:rPr>
      </w:pPr>
    </w:p>
    <w:p w:rsidR="001C1693" w:rsidRPr="009D24A8" w:rsidRDefault="001C1693" w:rsidP="001C2E32">
      <w:pPr>
        <w:ind w:firstLine="708"/>
        <w:jc w:val="center"/>
        <w:rPr>
          <w:b/>
        </w:rPr>
      </w:pPr>
      <w:r w:rsidRPr="009D24A8">
        <w:rPr>
          <w:b/>
        </w:rPr>
        <w:t>АВТОБИОГРАФИЯ</w:t>
      </w:r>
    </w:p>
    <w:p w:rsidR="001C1693" w:rsidRPr="009D24A8" w:rsidRDefault="001C1693" w:rsidP="001C2E32"/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</w:pPr>
      <w:r w:rsidRPr="009D24A8">
        <w:rPr>
          <w:b/>
        </w:rPr>
        <w:t>Фамилия:</w:t>
      </w:r>
      <w:r>
        <w:rPr>
          <w:b/>
        </w:rPr>
        <w:t xml:space="preserve">  </w:t>
      </w:r>
      <w:r w:rsidRPr="009D24A8">
        <w:rPr>
          <w:b/>
        </w:rPr>
        <w:t>___________________________________________________________</w:t>
      </w:r>
    </w:p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</w:pPr>
      <w:r w:rsidRPr="009D24A8">
        <w:rPr>
          <w:b/>
        </w:rPr>
        <w:t>Име:_________________________________________________________________</w:t>
      </w:r>
    </w:p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</w:pPr>
      <w:r w:rsidRPr="009D24A8">
        <w:rPr>
          <w:b/>
        </w:rPr>
        <w:t>Дата на раждане:</w:t>
      </w:r>
      <w:r w:rsidRPr="009D24A8">
        <w:rPr>
          <w:b/>
        </w:rPr>
        <w:tab/>
      </w:r>
    </w:p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</w:pPr>
      <w:r w:rsidRPr="009D24A8">
        <w:rPr>
          <w:b/>
        </w:rPr>
        <w:t>Националност:</w:t>
      </w:r>
      <w:r>
        <w:rPr>
          <w:b/>
        </w:rPr>
        <w:t xml:space="preserve">  </w:t>
      </w:r>
      <w:r w:rsidRPr="009D24A8">
        <w:rPr>
          <w:b/>
        </w:rPr>
        <w:t>______________________________________________________</w:t>
      </w:r>
    </w:p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</w:pPr>
      <w:r w:rsidRPr="009D24A8">
        <w:rPr>
          <w:b/>
        </w:rPr>
        <w:t>Образование:</w:t>
      </w:r>
      <w:r>
        <w:rPr>
          <w:b/>
        </w:rPr>
        <w:t xml:space="preserve"> </w:t>
      </w:r>
      <w:r w:rsidRPr="009D24A8">
        <w:rPr>
          <w:b/>
        </w:rPr>
        <w:t>________________________________________________________</w:t>
      </w:r>
    </w:p>
    <w:p w:rsidR="001C1693" w:rsidRPr="009D24A8" w:rsidRDefault="001C1693" w:rsidP="001C2E32"/>
    <w:tbl>
      <w:tblPr>
        <w:tblW w:w="7740" w:type="dxa"/>
        <w:jc w:val="center"/>
        <w:tblInd w:w="1210" w:type="dxa"/>
        <w:tblLayout w:type="fixed"/>
        <w:tblCellMar>
          <w:left w:w="130" w:type="dxa"/>
          <w:right w:w="130" w:type="dxa"/>
        </w:tblCellMar>
        <w:tblLook w:val="0000"/>
      </w:tblPr>
      <w:tblGrid>
        <w:gridCol w:w="3780"/>
        <w:gridCol w:w="3960"/>
      </w:tblGrid>
      <w:tr w:rsidR="001C1693" w:rsidRPr="001C2E32" w:rsidTr="00252DEE">
        <w:trPr>
          <w:jc w:val="center"/>
        </w:trPr>
        <w:tc>
          <w:tcPr>
            <w:tcW w:w="37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Учебно заведение</w:t>
            </w:r>
          </w:p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(От дата – до дата)</w:t>
            </w:r>
          </w:p>
        </w:tc>
        <w:tc>
          <w:tcPr>
            <w:tcW w:w="39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Получени степен(и) или диплома(и):</w:t>
            </w:r>
          </w:p>
        </w:tc>
      </w:tr>
      <w:tr w:rsidR="001C1693" w:rsidRPr="001C2E32" w:rsidTr="00252DEE">
        <w:trPr>
          <w:jc w:val="center"/>
        </w:trPr>
        <w:tc>
          <w:tcPr>
            <w:tcW w:w="3780" w:type="dxa"/>
            <w:tcBorders>
              <w:left w:val="double" w:sz="6" w:space="0" w:color="auto"/>
              <w:bottom w:val="single" w:sz="6" w:space="0" w:color="auto"/>
            </w:tcBorders>
          </w:tcPr>
          <w:p w:rsidR="001C1693" w:rsidRPr="009D24A8" w:rsidRDefault="001C1693" w:rsidP="00252DEE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3960" w:type="dxa"/>
            <w:tcBorders>
              <w:left w:val="sing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1C2E32" w:rsidTr="00252DEE">
        <w:trPr>
          <w:jc w:val="center"/>
        </w:trPr>
        <w:tc>
          <w:tcPr>
            <w:tcW w:w="378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1C1693" w:rsidRPr="001C2E32" w:rsidRDefault="001C1693" w:rsidP="001C2E32">
      <w:pPr>
        <w:rPr>
          <w:lang w:val="ru-RU"/>
        </w:rPr>
      </w:pPr>
    </w:p>
    <w:p w:rsidR="001C1693" w:rsidRPr="001C2E32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  <w:rPr>
          <w:lang w:val="ru-RU"/>
        </w:rPr>
      </w:pPr>
      <w:r w:rsidRPr="001C2E32">
        <w:rPr>
          <w:b/>
          <w:lang w:val="ru-RU"/>
        </w:rPr>
        <w:t>Езикови умения:</w:t>
      </w:r>
      <w:r w:rsidRPr="001C2E32">
        <w:rPr>
          <w:lang w:val="ru-RU"/>
        </w:rPr>
        <w:t xml:space="preserve">  Посочете степента на владеене по скала от 1 до 5 (1 - отлично; 5 - слабо)</w:t>
      </w:r>
    </w:p>
    <w:tbl>
      <w:tblPr>
        <w:tblW w:w="7806" w:type="dxa"/>
        <w:jc w:val="center"/>
        <w:tblInd w:w="1134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625"/>
        <w:gridCol w:w="1581"/>
        <w:gridCol w:w="1620"/>
        <w:gridCol w:w="1980"/>
      </w:tblGrid>
      <w:tr w:rsidR="001C1693" w:rsidRPr="00983B88" w:rsidTr="00252DEE">
        <w:trPr>
          <w:trHeight w:val="455"/>
          <w:jc w:val="center"/>
        </w:trPr>
        <w:tc>
          <w:tcPr>
            <w:tcW w:w="262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Език</w:t>
            </w:r>
          </w:p>
        </w:tc>
        <w:tc>
          <w:tcPr>
            <w:tcW w:w="158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Четене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Говоримо</w:t>
            </w:r>
          </w:p>
        </w:tc>
        <w:tc>
          <w:tcPr>
            <w:tcW w:w="1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Писмено</w:t>
            </w:r>
          </w:p>
        </w:tc>
      </w:tr>
      <w:tr w:rsidR="001C1693" w:rsidRPr="00983B88" w:rsidTr="00252DEE">
        <w:trPr>
          <w:jc w:val="center"/>
        </w:trPr>
        <w:tc>
          <w:tcPr>
            <w:tcW w:w="2625" w:type="dxa"/>
            <w:tcBorders>
              <w:lef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left w:val="sing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left w:val="sing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983B88" w:rsidTr="00252DEE">
        <w:trPr>
          <w:jc w:val="center"/>
        </w:trPr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983B88" w:rsidTr="00252DEE">
        <w:trPr>
          <w:jc w:val="center"/>
        </w:trPr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983B88" w:rsidTr="00252DEE">
        <w:trPr>
          <w:jc w:val="center"/>
        </w:trPr>
        <w:tc>
          <w:tcPr>
            <w:tcW w:w="262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1C1693" w:rsidRPr="009D24A8" w:rsidRDefault="001C1693" w:rsidP="001C2E32"/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  <w:rPr>
          <w:b/>
        </w:rPr>
      </w:pPr>
      <w:r w:rsidRPr="009D24A8">
        <w:rPr>
          <w:b/>
        </w:rPr>
        <w:t>Членство в професионални организации:</w:t>
      </w:r>
      <w:r>
        <w:rPr>
          <w:b/>
        </w:rPr>
        <w:t>______________________________</w:t>
      </w:r>
    </w:p>
    <w:p w:rsidR="001C1693" w:rsidRPr="009D24A8" w:rsidRDefault="001C1693" w:rsidP="001C2E32">
      <w:pPr>
        <w:jc w:val="both"/>
      </w:pPr>
      <w:r w:rsidRPr="009D24A8">
        <w:t>_________________________________________________________________________</w:t>
      </w:r>
    </w:p>
    <w:p w:rsidR="001C1693" w:rsidRPr="001C2E32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  <w:rPr>
          <w:lang w:val="ru-RU"/>
        </w:rPr>
      </w:pPr>
      <w:r w:rsidRPr="001C2E32">
        <w:rPr>
          <w:b/>
          <w:lang w:val="ru-RU"/>
        </w:rPr>
        <w:t>Други умения:</w:t>
      </w:r>
      <w:r w:rsidRPr="001C2E32">
        <w:rPr>
          <w:lang w:val="ru-RU"/>
        </w:rPr>
        <w:t xml:space="preserve">  (например компютърна грамотност и т.н.)</w:t>
      </w:r>
    </w:p>
    <w:p w:rsidR="001C1693" w:rsidRPr="009D24A8" w:rsidRDefault="001C1693" w:rsidP="001C2E32">
      <w:pPr>
        <w:jc w:val="both"/>
      </w:pPr>
      <w:r w:rsidRPr="009D24A8">
        <w:rPr>
          <w:b/>
        </w:rPr>
        <w:t>_______________________________________________________________</w:t>
      </w:r>
      <w:r>
        <w:rPr>
          <w:b/>
        </w:rPr>
        <w:t>______________</w:t>
      </w:r>
      <w:r w:rsidRPr="009D24A8">
        <w:t>_________________________________________________________________________</w:t>
      </w:r>
    </w:p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</w:pPr>
      <w:r w:rsidRPr="009D24A8">
        <w:rPr>
          <w:b/>
        </w:rPr>
        <w:t>Понастоящем заемана длъжност:</w:t>
      </w:r>
      <w:r w:rsidRPr="009D24A8">
        <w:rPr>
          <w:b/>
        </w:rPr>
        <w:tab/>
      </w:r>
    </w:p>
    <w:p w:rsidR="001C1693" w:rsidRPr="009D24A8" w:rsidRDefault="001C1693" w:rsidP="001C2E32">
      <w:r w:rsidRPr="009D24A8">
        <w:t>__________________________________________________</w:t>
      </w:r>
      <w:r>
        <w:t>_________________________</w:t>
      </w:r>
    </w:p>
    <w:p w:rsidR="001C1693" w:rsidRPr="009D24A8" w:rsidRDefault="001C1693" w:rsidP="001C2E32">
      <w:r w:rsidRPr="009D24A8">
        <w:t>__________________________________________________</w:t>
      </w:r>
      <w:r>
        <w:t>_________________________</w:t>
      </w:r>
    </w:p>
    <w:p w:rsidR="001C1693" w:rsidRPr="009D24A8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</w:pPr>
      <w:r w:rsidRPr="009D24A8">
        <w:rPr>
          <w:b/>
        </w:rPr>
        <w:t>Трудовстаж:__________________________________________________________</w:t>
      </w:r>
    </w:p>
    <w:p w:rsidR="001C1693" w:rsidRPr="001C2E32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  <w:rPr>
          <w:lang w:val="ru-RU"/>
        </w:rPr>
      </w:pPr>
      <w:r w:rsidRPr="001C2E32">
        <w:rPr>
          <w:lang w:val="ru-RU"/>
        </w:rPr>
        <w:t xml:space="preserve"> </w:t>
      </w:r>
      <w:r w:rsidRPr="001C2E32">
        <w:rPr>
          <w:b/>
          <w:lang w:val="ru-RU"/>
        </w:rPr>
        <w:t>Основни</w:t>
      </w:r>
      <w:r w:rsidRPr="001C2E32">
        <w:rPr>
          <w:lang w:val="ru-RU"/>
        </w:rPr>
        <w:t xml:space="preserve"> </w:t>
      </w:r>
      <w:r w:rsidRPr="001C2E32">
        <w:rPr>
          <w:b/>
          <w:lang w:val="ru-RU"/>
        </w:rPr>
        <w:t>квалификации:</w:t>
      </w:r>
      <w:r w:rsidRPr="001C2E32">
        <w:rPr>
          <w:lang w:val="ru-RU"/>
        </w:rPr>
        <w:t xml:space="preserve">  (свързани с проекта)</w:t>
      </w:r>
    </w:p>
    <w:p w:rsidR="001C1693" w:rsidRPr="009D24A8" w:rsidRDefault="001C1693" w:rsidP="001C2E32">
      <w:r w:rsidRPr="009D24A8">
        <w:t>__________________________________________________</w:t>
      </w:r>
      <w:r>
        <w:t>_________________________</w:t>
      </w:r>
    </w:p>
    <w:p w:rsidR="001C1693" w:rsidRPr="009D24A8" w:rsidRDefault="001C1693" w:rsidP="001C2E32">
      <w:r w:rsidRPr="009D24A8">
        <w:t>_____________________________________________________</w:t>
      </w:r>
      <w:r>
        <w:t>______________________</w:t>
      </w:r>
    </w:p>
    <w:p w:rsidR="001C1693" w:rsidRPr="009D24A8" w:rsidRDefault="001C1693" w:rsidP="001C2E32"/>
    <w:p w:rsidR="001C1693" w:rsidRPr="001C2E32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  <w:rPr>
          <w:lang w:val="ru-RU"/>
        </w:rPr>
      </w:pPr>
      <w:r w:rsidRPr="001C2E32">
        <w:rPr>
          <w:lang w:val="ru-RU"/>
        </w:rPr>
        <w:t xml:space="preserve"> </w:t>
      </w:r>
      <w:r w:rsidRPr="001C2E32">
        <w:rPr>
          <w:b/>
          <w:lang w:val="ru-RU"/>
        </w:rPr>
        <w:t>Конкретен опит по проекти подобни на този обект на обществената поръчка:</w:t>
      </w:r>
    </w:p>
    <w:tbl>
      <w:tblPr>
        <w:tblW w:w="7740" w:type="dxa"/>
        <w:tblInd w:w="120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202"/>
        <w:gridCol w:w="5538"/>
      </w:tblGrid>
      <w:tr w:rsidR="001C1693" w:rsidRPr="001C2E32" w:rsidTr="00252DEE">
        <w:trPr>
          <w:trHeight w:val="438"/>
        </w:trPr>
        <w:tc>
          <w:tcPr>
            <w:tcW w:w="220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От дата – до дата</w:t>
            </w:r>
          </w:p>
        </w:tc>
        <w:tc>
          <w:tcPr>
            <w:tcW w:w="553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Наименование на проекта и възложителя</w:t>
            </w:r>
          </w:p>
        </w:tc>
      </w:tr>
      <w:tr w:rsidR="001C1693" w:rsidRPr="001C2E32" w:rsidTr="00252DEE">
        <w:tc>
          <w:tcPr>
            <w:tcW w:w="2202" w:type="dxa"/>
            <w:tcBorders>
              <w:lef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38" w:type="dxa"/>
            <w:tcBorders>
              <w:left w:val="sing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1C2E32" w:rsidTr="00252DEE">
        <w:tc>
          <w:tcPr>
            <w:tcW w:w="2202" w:type="dxa"/>
            <w:tcBorders>
              <w:top w:val="single" w:sz="6" w:space="0" w:color="auto"/>
              <w:lef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1C2E32" w:rsidTr="00252DEE">
        <w:tc>
          <w:tcPr>
            <w:tcW w:w="220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1C1693" w:rsidRPr="009D24A8" w:rsidRDefault="001C1693" w:rsidP="001C2E32">
      <w:pPr>
        <w:keepNext/>
        <w:keepLines/>
        <w:numPr>
          <w:ilvl w:val="0"/>
          <w:numId w:val="34"/>
        </w:numPr>
        <w:tabs>
          <w:tab w:val="clear" w:pos="0"/>
        </w:tabs>
        <w:ind w:left="0" w:firstLine="0"/>
        <w:jc w:val="both"/>
      </w:pPr>
      <w:r w:rsidRPr="009D24A8">
        <w:rPr>
          <w:b/>
        </w:rPr>
        <w:t xml:space="preserve">Професионален опит </w:t>
      </w:r>
    </w:p>
    <w:tbl>
      <w:tblPr>
        <w:tblW w:w="0" w:type="auto"/>
        <w:tblInd w:w="12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674"/>
        <w:gridCol w:w="1386"/>
        <w:gridCol w:w="1440"/>
        <w:gridCol w:w="1620"/>
        <w:gridCol w:w="1566"/>
      </w:tblGrid>
      <w:tr w:rsidR="001C1693" w:rsidRPr="00983B88" w:rsidTr="00252DEE">
        <w:trPr>
          <w:cantSplit/>
          <w:trHeight w:val="745"/>
        </w:trPr>
        <w:tc>
          <w:tcPr>
            <w:tcW w:w="1674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От дата – до дата</w:t>
            </w:r>
          </w:p>
        </w:tc>
        <w:tc>
          <w:tcPr>
            <w:tcW w:w="1386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Място</w:t>
            </w: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Компания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Длъжност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shd w:val="clear" w:color="auto" w:fill="E5B8B7"/>
            <w:vAlign w:val="center"/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  <w:r w:rsidRPr="009D24A8">
              <w:rPr>
                <w:rFonts w:ascii="Times New Roman" w:hAnsi="Times New Roman"/>
                <w:szCs w:val="22"/>
                <w:lang w:val="bg-BG"/>
              </w:rPr>
              <w:t>Описание</w:t>
            </w:r>
          </w:p>
        </w:tc>
      </w:tr>
      <w:tr w:rsidR="001C1693" w:rsidRPr="00983B88" w:rsidTr="00252DEE">
        <w:trPr>
          <w:cantSplit/>
          <w:trHeight w:val="473"/>
        </w:trPr>
        <w:tc>
          <w:tcPr>
            <w:tcW w:w="1674" w:type="dxa"/>
            <w:tcBorders>
              <w:top w:val="nil"/>
            </w:tcBorders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  <w:tcBorders>
              <w:top w:val="nil"/>
            </w:tcBorders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:rsidR="001C1693" w:rsidRPr="009D24A8" w:rsidRDefault="001C1693" w:rsidP="00252DEE">
            <w:pPr>
              <w:pStyle w:val="normaltableau"/>
              <w:keepNext/>
              <w:keepLines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983B88" w:rsidTr="00252DEE">
        <w:trPr>
          <w:cantSplit/>
          <w:trHeight w:val="473"/>
        </w:trPr>
        <w:tc>
          <w:tcPr>
            <w:tcW w:w="1674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983B88" w:rsidTr="00252DEE">
        <w:trPr>
          <w:cantSplit/>
          <w:trHeight w:val="487"/>
        </w:trPr>
        <w:tc>
          <w:tcPr>
            <w:tcW w:w="1674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983B88" w:rsidTr="00252DEE">
        <w:trPr>
          <w:cantSplit/>
          <w:trHeight w:val="487"/>
        </w:trPr>
        <w:tc>
          <w:tcPr>
            <w:tcW w:w="1674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  <w:tr w:rsidR="001C1693" w:rsidRPr="00983B88" w:rsidTr="00252DEE">
        <w:trPr>
          <w:cantSplit/>
          <w:trHeight w:val="487"/>
        </w:trPr>
        <w:tc>
          <w:tcPr>
            <w:tcW w:w="1674" w:type="dxa"/>
            <w:tcBorders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:rsidR="001C1693" w:rsidRPr="009D24A8" w:rsidRDefault="001C1693" w:rsidP="00252DEE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Cs w:val="22"/>
                <w:lang w:val="bg-BG"/>
              </w:rPr>
            </w:pPr>
          </w:p>
        </w:tc>
      </w:tr>
    </w:tbl>
    <w:p w:rsidR="001C1693" w:rsidRPr="009D24A8" w:rsidRDefault="001C1693" w:rsidP="001C2E32">
      <w:pPr>
        <w:jc w:val="both"/>
      </w:pPr>
    </w:p>
    <w:p w:rsidR="001C1693" w:rsidRPr="001C2E32" w:rsidRDefault="001C1693" w:rsidP="001C2E32">
      <w:pPr>
        <w:numPr>
          <w:ilvl w:val="0"/>
          <w:numId w:val="34"/>
        </w:numPr>
        <w:tabs>
          <w:tab w:val="clear" w:pos="0"/>
        </w:tabs>
        <w:ind w:left="0" w:firstLine="0"/>
        <w:jc w:val="both"/>
        <w:rPr>
          <w:lang w:val="ru-RU"/>
        </w:rPr>
      </w:pPr>
      <w:r w:rsidRPr="001C2E32">
        <w:rPr>
          <w:b/>
          <w:lang w:val="ru-RU"/>
        </w:rPr>
        <w:t xml:space="preserve">Друга информация от практическо значение </w:t>
      </w:r>
      <w:r w:rsidRPr="001C2E32">
        <w:rPr>
          <w:lang w:val="ru-RU"/>
        </w:rPr>
        <w:t>(доказателства за професионалните квалификация и опит, публикации и др.)</w:t>
      </w:r>
    </w:p>
    <w:p w:rsidR="001C1693" w:rsidRPr="009D24A8" w:rsidRDefault="001C1693" w:rsidP="001C2E32">
      <w:r w:rsidRPr="009D24A8">
        <w:t>__________________________________________________</w:t>
      </w:r>
      <w:r>
        <w:t>_________________________</w:t>
      </w:r>
    </w:p>
    <w:p w:rsidR="001C1693" w:rsidRPr="009D24A8" w:rsidRDefault="001C1693" w:rsidP="001C2E32">
      <w:r w:rsidRPr="009D24A8">
        <w:t>__________________________________________________</w:t>
      </w:r>
      <w:r>
        <w:t>_________________________</w:t>
      </w:r>
    </w:p>
    <w:p w:rsidR="001C1693" w:rsidRPr="001C2E32" w:rsidRDefault="001C1693" w:rsidP="001C2E32">
      <w:pPr>
        <w:numPr>
          <w:ilvl w:val="0"/>
          <w:numId w:val="34"/>
        </w:numPr>
        <w:tabs>
          <w:tab w:val="clear" w:pos="0"/>
        </w:tabs>
        <w:ind w:left="360"/>
        <w:jc w:val="both"/>
        <w:rPr>
          <w:lang w:val="ru-RU"/>
        </w:rPr>
      </w:pPr>
      <w:r w:rsidRPr="001C2E32">
        <w:rPr>
          <w:b/>
          <w:lang w:val="ru-RU"/>
        </w:rPr>
        <w:t xml:space="preserve">Доказателства, подкрепящи професионалния опит </w:t>
      </w:r>
      <w:r w:rsidRPr="001C2E32">
        <w:rPr>
          <w:lang w:val="ru-RU"/>
        </w:rPr>
        <w:t>(изброяват се в автобиографията и се прилагат, като самостоятелни документи към нея)</w:t>
      </w:r>
      <w:r w:rsidRPr="001C2E32">
        <w:rPr>
          <w:b/>
          <w:lang w:val="ru-RU"/>
        </w:rPr>
        <w:t>:</w:t>
      </w:r>
    </w:p>
    <w:p w:rsidR="001C1693" w:rsidRPr="009D24A8" w:rsidRDefault="001C1693" w:rsidP="001C2E32">
      <w:pPr>
        <w:numPr>
          <w:ilvl w:val="0"/>
          <w:numId w:val="35"/>
        </w:numPr>
        <w:rPr>
          <w:b/>
        </w:rPr>
      </w:pPr>
      <w:r w:rsidRPr="009D24A8">
        <w:rPr>
          <w:b/>
        </w:rPr>
        <w:t>_______________________________________________________</w:t>
      </w:r>
    </w:p>
    <w:p w:rsidR="001C1693" w:rsidRPr="009D24A8" w:rsidRDefault="001C1693" w:rsidP="001C2E32">
      <w:pPr>
        <w:numPr>
          <w:ilvl w:val="0"/>
          <w:numId w:val="35"/>
        </w:numPr>
        <w:rPr>
          <w:b/>
        </w:rPr>
      </w:pPr>
      <w:r w:rsidRPr="009D24A8">
        <w:rPr>
          <w:b/>
        </w:rPr>
        <w:t>_______________________________________________________</w:t>
      </w:r>
    </w:p>
    <w:p w:rsidR="001C1693" w:rsidRPr="009D24A8" w:rsidRDefault="001C1693" w:rsidP="001C2E32">
      <w:pPr>
        <w:numPr>
          <w:ilvl w:val="0"/>
          <w:numId w:val="35"/>
        </w:numPr>
        <w:rPr>
          <w:b/>
        </w:rPr>
      </w:pPr>
      <w:r w:rsidRPr="009D24A8">
        <w:rPr>
          <w:b/>
        </w:rPr>
        <w:t>_______________________________________________________</w:t>
      </w:r>
    </w:p>
    <w:p w:rsidR="001C1693" w:rsidRPr="009D24A8" w:rsidRDefault="001C1693" w:rsidP="001C2E32">
      <w:pPr>
        <w:ind w:left="708"/>
        <w:jc w:val="center"/>
        <w:rPr>
          <w:b/>
        </w:rPr>
      </w:pPr>
    </w:p>
    <w:p w:rsidR="001C1693" w:rsidRDefault="001C1693" w:rsidP="001C2E32">
      <w:pPr>
        <w:ind w:left="708"/>
        <w:jc w:val="center"/>
        <w:rPr>
          <w:b/>
        </w:rPr>
      </w:pPr>
    </w:p>
    <w:p w:rsidR="001C1693" w:rsidRDefault="001C1693" w:rsidP="001C2E32">
      <w:pPr>
        <w:ind w:left="708"/>
        <w:jc w:val="center"/>
        <w:rPr>
          <w:b/>
        </w:rPr>
      </w:pPr>
    </w:p>
    <w:p w:rsidR="001C1693" w:rsidRDefault="001C1693" w:rsidP="001C2E32">
      <w:pPr>
        <w:ind w:left="708"/>
        <w:jc w:val="center"/>
        <w:rPr>
          <w:b/>
        </w:rPr>
      </w:pPr>
    </w:p>
    <w:p w:rsidR="001C1693" w:rsidRPr="009D24A8" w:rsidRDefault="001C1693" w:rsidP="001C2E32">
      <w:pPr>
        <w:ind w:left="708"/>
        <w:jc w:val="center"/>
        <w:rPr>
          <w:b/>
        </w:rPr>
      </w:pPr>
    </w:p>
    <w:p w:rsidR="001C1693" w:rsidRPr="009D24A8" w:rsidRDefault="001C1693" w:rsidP="001C2E32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</w:pP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>Дата: _____________</w:t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  <w:t xml:space="preserve"> </w:t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</w:r>
      <w:r w:rsidRPr="009D24A8"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  <w:tab/>
        <w:t>Подпис: ____________</w:t>
      </w:r>
    </w:p>
    <w:p w:rsidR="001C1693" w:rsidRPr="009D24A8" w:rsidRDefault="001C1693" w:rsidP="001C2E32"/>
    <w:p w:rsidR="001C1693" w:rsidRPr="009D24A8" w:rsidRDefault="001C1693" w:rsidP="001C2E32">
      <w:pPr>
        <w:rPr>
          <w:i/>
        </w:rPr>
      </w:pPr>
    </w:p>
    <w:p w:rsidR="001C1693" w:rsidRPr="009D24A8" w:rsidRDefault="001C1693" w:rsidP="001C2E32"/>
    <w:p w:rsidR="001C1693" w:rsidRPr="004527CA" w:rsidRDefault="001C1693" w:rsidP="001C2E32"/>
    <w:p w:rsidR="001C1693" w:rsidRPr="001C2E32" w:rsidRDefault="001C1693" w:rsidP="001C2E32"/>
    <w:sectPr w:rsidR="001C1693" w:rsidRPr="001C2E32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693" w:rsidRDefault="001C1693" w:rsidP="00212758">
      <w:r>
        <w:separator/>
      </w:r>
    </w:p>
  </w:endnote>
  <w:endnote w:type="continuationSeparator" w:id="0">
    <w:p w:rsidR="001C1693" w:rsidRDefault="001C1693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693" w:rsidRPr="00CB0C1D" w:rsidRDefault="001C1693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1C1693" w:rsidRDefault="001C1693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693" w:rsidRDefault="001C1693" w:rsidP="00212758">
      <w:r>
        <w:separator/>
      </w:r>
    </w:p>
  </w:footnote>
  <w:footnote w:type="continuationSeparator" w:id="0">
    <w:p w:rsidR="001C1693" w:rsidRDefault="001C1693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693" w:rsidRDefault="001C1693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1C1693" w:rsidRDefault="001C1693" w:rsidP="00052EBD">
    <w:pPr>
      <w:rPr>
        <w:b/>
        <w:i/>
        <w:sz w:val="22"/>
        <w:szCs w:val="22"/>
        <w:lang w:val="bg-BG"/>
      </w:rPr>
    </w:pPr>
  </w:p>
  <w:p w:rsidR="001C1693" w:rsidRDefault="001C1693" w:rsidP="00052EBD">
    <w:pPr>
      <w:rPr>
        <w:b/>
        <w:i/>
        <w:sz w:val="22"/>
        <w:szCs w:val="22"/>
        <w:lang w:val="bg-BG"/>
      </w:rPr>
    </w:pPr>
  </w:p>
  <w:p w:rsidR="001C1693" w:rsidRPr="00423D5D" w:rsidRDefault="001C1693" w:rsidP="00052EBD">
    <w:pPr>
      <w:rPr>
        <w:b/>
        <w:i/>
        <w:lang w:val="ru-RU"/>
      </w:rPr>
    </w:pPr>
  </w:p>
  <w:p w:rsidR="001C1693" w:rsidRPr="00423D5D" w:rsidRDefault="001C1693" w:rsidP="00052EBD">
    <w:pPr>
      <w:jc w:val="both"/>
      <w:rPr>
        <w:sz w:val="22"/>
        <w:szCs w:val="22"/>
        <w:lang w:val="ru-RU"/>
      </w:rPr>
    </w:pPr>
  </w:p>
  <w:p w:rsidR="001C1693" w:rsidRDefault="001C1693" w:rsidP="00DF0F2A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1C1693" w:rsidRPr="000300FD" w:rsidRDefault="001C1693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4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5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1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5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1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5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6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3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7"/>
  </w:num>
  <w:num w:numId="4">
    <w:abstractNumId w:val="10"/>
  </w:num>
  <w:num w:numId="5">
    <w:abstractNumId w:val="14"/>
  </w:num>
  <w:num w:numId="6">
    <w:abstractNumId w:val="3"/>
  </w:num>
  <w:num w:numId="7">
    <w:abstractNumId w:val="29"/>
  </w:num>
  <w:num w:numId="8">
    <w:abstractNumId w:val="8"/>
  </w:num>
  <w:num w:numId="9">
    <w:abstractNumId w:val="24"/>
  </w:num>
  <w:num w:numId="10">
    <w:abstractNumId w:val="22"/>
  </w:num>
  <w:num w:numId="11">
    <w:abstractNumId w:val="23"/>
  </w:num>
  <w:num w:numId="12">
    <w:abstractNumId w:val="18"/>
  </w:num>
  <w:num w:numId="13">
    <w:abstractNumId w:val="13"/>
  </w:num>
  <w:num w:numId="14">
    <w:abstractNumId w:val="9"/>
  </w:num>
  <w:num w:numId="15">
    <w:abstractNumId w:val="32"/>
  </w:num>
  <w:num w:numId="16">
    <w:abstractNumId w:val="2"/>
  </w:num>
  <w:num w:numId="17">
    <w:abstractNumId w:val="5"/>
  </w:num>
  <w:num w:numId="18">
    <w:abstractNumId w:val="15"/>
  </w:num>
  <w:num w:numId="19">
    <w:abstractNumId w:val="33"/>
  </w:num>
  <w:num w:numId="20">
    <w:abstractNumId w:val="0"/>
  </w:num>
  <w:num w:numId="21">
    <w:abstractNumId w:val="31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31"/>
  </w:num>
  <w:num w:numId="30">
    <w:abstractNumId w:val="26"/>
  </w:num>
  <w:num w:numId="31">
    <w:abstractNumId w:val="7"/>
  </w:num>
  <w:num w:numId="32">
    <w:abstractNumId w:val="16"/>
  </w:num>
  <w:num w:numId="33">
    <w:abstractNumId w:val="21"/>
  </w:num>
  <w:num w:numId="34">
    <w:abstractNumId w:val="1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C1693"/>
    <w:rsid w:val="001C21D4"/>
    <w:rsid w:val="001C2E32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52DEE"/>
    <w:rsid w:val="00273E66"/>
    <w:rsid w:val="002B2C9E"/>
    <w:rsid w:val="002E1301"/>
    <w:rsid w:val="002F0331"/>
    <w:rsid w:val="00310CEA"/>
    <w:rsid w:val="00311C90"/>
    <w:rsid w:val="0032055B"/>
    <w:rsid w:val="00341394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63"/>
    <w:rsid w:val="003F6EF5"/>
    <w:rsid w:val="004101E1"/>
    <w:rsid w:val="00417C19"/>
    <w:rsid w:val="00423D5D"/>
    <w:rsid w:val="004364A3"/>
    <w:rsid w:val="00444363"/>
    <w:rsid w:val="00447E02"/>
    <w:rsid w:val="00451C4D"/>
    <w:rsid w:val="004527CA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2B90"/>
    <w:rsid w:val="00557067"/>
    <w:rsid w:val="00566B4F"/>
    <w:rsid w:val="00574E05"/>
    <w:rsid w:val="00596689"/>
    <w:rsid w:val="005B4BA0"/>
    <w:rsid w:val="005B7A6F"/>
    <w:rsid w:val="005D2BBA"/>
    <w:rsid w:val="005D5335"/>
    <w:rsid w:val="00601242"/>
    <w:rsid w:val="0060127B"/>
    <w:rsid w:val="00624CF0"/>
    <w:rsid w:val="00631811"/>
    <w:rsid w:val="00642DCE"/>
    <w:rsid w:val="00660CC9"/>
    <w:rsid w:val="00663718"/>
    <w:rsid w:val="0068649D"/>
    <w:rsid w:val="00693C6A"/>
    <w:rsid w:val="00712A9C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D24A8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C040EF"/>
    <w:rsid w:val="00C1573A"/>
    <w:rsid w:val="00C21B33"/>
    <w:rsid w:val="00C36438"/>
    <w:rsid w:val="00C41E5E"/>
    <w:rsid w:val="00C65FF5"/>
    <w:rsid w:val="00C91B1D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C7355"/>
    <w:rsid w:val="00DD1DA0"/>
    <w:rsid w:val="00DD3660"/>
    <w:rsid w:val="00DE6DAC"/>
    <w:rsid w:val="00DF0F2A"/>
    <w:rsid w:val="00E000F7"/>
    <w:rsid w:val="00E0510C"/>
    <w:rsid w:val="00E0721B"/>
    <w:rsid w:val="00E13C77"/>
    <w:rsid w:val="00E208A6"/>
    <w:rsid w:val="00E2602C"/>
    <w:rsid w:val="00E42E9E"/>
    <w:rsid w:val="00E6535D"/>
    <w:rsid w:val="00EB7337"/>
    <w:rsid w:val="00EE4B4B"/>
    <w:rsid w:val="00F053A9"/>
    <w:rsid w:val="00F140FC"/>
    <w:rsid w:val="00F22259"/>
    <w:rsid w:val="00F44E48"/>
    <w:rsid w:val="00F83281"/>
    <w:rsid w:val="00F95D12"/>
    <w:rsid w:val="00FB541E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2225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  <w:style w:type="paragraph" w:customStyle="1" w:styleId="normaltableau">
    <w:name w:val="normal_tableau"/>
    <w:basedOn w:val="Normal"/>
    <w:uiPriority w:val="99"/>
    <w:rsid w:val="001C2E32"/>
    <w:pPr>
      <w:spacing w:before="120" w:after="120"/>
      <w:jc w:val="both"/>
    </w:pPr>
    <w:rPr>
      <w:rFonts w:ascii="Optima" w:eastAsia="Calibri" w:hAnsi="Optima"/>
      <w:sz w:val="22"/>
      <w:szCs w:val="20"/>
      <w:lang w:val="en-GB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2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331</Words>
  <Characters>1889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2012-08-02T11:27:00Z</dcterms:created>
  <dcterms:modified xsi:type="dcterms:W3CDTF">2012-09-03T10:50:00Z</dcterms:modified>
</cp:coreProperties>
</file>